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24A7E" w14:textId="77777777" w:rsidR="00F272B7" w:rsidRDefault="00F272B7" w:rsidP="00F272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5F809093" w14:textId="77777777" w:rsidR="00F272B7" w:rsidRDefault="00F272B7" w:rsidP="00F272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62373835" w14:textId="77777777" w:rsidR="00F272B7" w:rsidRDefault="00F272B7" w:rsidP="00F272B7">
      <w:pPr>
        <w:pStyle w:val="NoSpacing"/>
        <w:rPr>
          <w:rFonts w:cs="Times New Roman"/>
          <w:szCs w:val="24"/>
        </w:rPr>
      </w:pPr>
    </w:p>
    <w:p w14:paraId="7B743D2A" w14:textId="77777777" w:rsidR="00F272B7" w:rsidRDefault="00F272B7" w:rsidP="00F272B7">
      <w:pPr>
        <w:pStyle w:val="NoSpacing"/>
        <w:rPr>
          <w:rFonts w:cs="Times New Roman"/>
          <w:szCs w:val="24"/>
        </w:rPr>
      </w:pPr>
    </w:p>
    <w:p w14:paraId="355B7463" w14:textId="77777777" w:rsidR="00F272B7" w:rsidRDefault="00F272B7" w:rsidP="00F272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108CC4D2" w14:textId="77777777" w:rsidR="00F272B7" w:rsidRDefault="00F272B7" w:rsidP="00F272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03677161" w14:textId="77777777" w:rsidR="00F272B7" w:rsidRDefault="00F272B7" w:rsidP="00F272B7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p.196)</w:t>
      </w:r>
    </w:p>
    <w:p w14:paraId="3275357C" w14:textId="77777777" w:rsidR="00F272B7" w:rsidRDefault="00F272B7" w:rsidP="00F272B7">
      <w:pPr>
        <w:pStyle w:val="NoSpacing"/>
        <w:rPr>
          <w:rFonts w:cs="Times New Roman"/>
          <w:szCs w:val="24"/>
        </w:rPr>
      </w:pPr>
    </w:p>
    <w:p w14:paraId="5591A612" w14:textId="77777777" w:rsidR="00F272B7" w:rsidRDefault="00F272B7" w:rsidP="00F272B7">
      <w:pPr>
        <w:pStyle w:val="NoSpacing"/>
        <w:rPr>
          <w:rFonts w:cs="Times New Roman"/>
          <w:szCs w:val="24"/>
        </w:rPr>
      </w:pPr>
    </w:p>
    <w:p w14:paraId="4F9CDA14" w14:textId="77777777" w:rsidR="00F272B7" w:rsidRPr="004E00CA" w:rsidRDefault="00F272B7" w:rsidP="00F272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October 2023</w:t>
      </w:r>
    </w:p>
    <w:p w14:paraId="6DF126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6F23D" w14:textId="77777777" w:rsidR="00F272B7" w:rsidRDefault="00F272B7" w:rsidP="009139A6">
      <w:r>
        <w:separator/>
      </w:r>
    </w:p>
  </w:endnote>
  <w:endnote w:type="continuationSeparator" w:id="0">
    <w:p w14:paraId="791638D2" w14:textId="77777777" w:rsidR="00F272B7" w:rsidRDefault="00F272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9F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43D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048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C4F87" w14:textId="77777777" w:rsidR="00F272B7" w:rsidRDefault="00F272B7" w:rsidP="009139A6">
      <w:r>
        <w:separator/>
      </w:r>
    </w:p>
  </w:footnote>
  <w:footnote w:type="continuationSeparator" w:id="0">
    <w:p w14:paraId="3322A6DC" w14:textId="77777777" w:rsidR="00F272B7" w:rsidRDefault="00F272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C57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A89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D4F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2B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72B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D48F6"/>
  <w15:chartTrackingRefBased/>
  <w15:docId w15:val="{E6D2E64E-150D-49D4-B1A7-4327A433F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2023-10-28T15:45:00Z</dcterms:created>
  <dcterms:modified xsi:type="dcterms:W3CDTF">2023-10-28T15:46:00Z</dcterms:modified>
</cp:coreProperties>
</file>